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90A" w:rsidRPr="00AF38F0" w:rsidRDefault="0052190A" w:rsidP="00CD6F85">
      <w:pPr>
        <w:jc w:val="center"/>
        <w:rPr>
          <w:b/>
          <w:sz w:val="28"/>
          <w:szCs w:val="28"/>
          <w:lang w:val="kk-KZ"/>
        </w:rPr>
      </w:pPr>
      <w:r w:rsidRPr="00AF38F0">
        <w:rPr>
          <w:b/>
          <w:sz w:val="28"/>
          <w:szCs w:val="28"/>
          <w:lang w:val="kk-KZ"/>
        </w:rPr>
        <w:t>Емтихан сұрақтары</w:t>
      </w:r>
    </w:p>
    <w:p w:rsidR="0052190A" w:rsidRPr="00AF38F0" w:rsidRDefault="0052190A" w:rsidP="00CD6F85">
      <w:pPr>
        <w:jc w:val="center"/>
        <w:rPr>
          <w:b/>
          <w:sz w:val="28"/>
          <w:szCs w:val="28"/>
          <w:lang w:val="kk-KZ"/>
        </w:rPr>
      </w:pPr>
    </w:p>
    <w:p w:rsidR="0052190A" w:rsidRPr="00AF38F0" w:rsidRDefault="0052190A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1. </w:t>
      </w:r>
      <w:r w:rsidRPr="00AF38F0">
        <w:rPr>
          <w:sz w:val="28"/>
          <w:szCs w:val="28"/>
          <w:lang w:val="kk-KZ"/>
        </w:rPr>
        <w:t>Органолептикалық әдіспен анықталмайды:</w:t>
      </w:r>
      <w:r w:rsidRPr="00AF38F0">
        <w:rPr>
          <w:spacing w:val="3"/>
          <w:sz w:val="28"/>
          <w:szCs w:val="28"/>
          <w:lang w:val="kk-KZ"/>
        </w:rPr>
        <w:t xml:space="preserve">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2. Ұнтақтау түрінің сипаты</w:t>
      </w:r>
      <w:r w:rsidRPr="00AF38F0">
        <w:rPr>
          <w:sz w:val="28"/>
          <w:szCs w:val="28"/>
          <w:lang w:val="kk-KZ"/>
        </w:rPr>
        <w:t>?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3. Наубайханалық бидай ұнтақтауның барлық шығымы, соның ішінде жоғарғы және бірінші сорттың үлесі?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4.</w:t>
      </w:r>
      <w:r w:rsidRPr="00AF38F0">
        <w:rPr>
          <w:sz w:val="28"/>
          <w:szCs w:val="28"/>
          <w:lang w:val="kk-KZ"/>
        </w:rPr>
        <w:t xml:space="preserve"> Бір сорттық </w:t>
      </w:r>
      <w:r w:rsidRPr="00AF38F0">
        <w:rPr>
          <w:spacing w:val="3"/>
          <w:sz w:val="28"/>
          <w:szCs w:val="28"/>
          <w:lang w:val="kk-KZ"/>
        </w:rPr>
        <w:t>ұнтақтау</w:t>
      </w:r>
      <w:r w:rsidRPr="00AF38F0">
        <w:rPr>
          <w:sz w:val="28"/>
          <w:szCs w:val="28"/>
          <w:lang w:val="kk-KZ"/>
        </w:rPr>
        <w:t>дан екінші сорттағы ұнды алу кезіндегі оның шығымы неше пайызға өседі?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5.</w:t>
      </w:r>
      <w:r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pacing w:val="3"/>
          <w:sz w:val="28"/>
          <w:szCs w:val="28"/>
          <w:lang w:val="kk-KZ"/>
        </w:rPr>
        <w:t xml:space="preserve">Сорттық ұнтақтау қандай ұнды алуға мүмкіндік береді?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6. Драннық процесстің бірінші әдісі нені алу үшін қолданылады?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7.</w:t>
      </w:r>
      <w:r w:rsidRPr="00AF38F0">
        <w:rPr>
          <w:sz w:val="28"/>
          <w:szCs w:val="28"/>
          <w:lang w:val="kk-KZ"/>
        </w:rPr>
        <w:t xml:space="preserve"> Бидайды </w:t>
      </w:r>
      <w:r w:rsidRPr="00AF38F0">
        <w:rPr>
          <w:spacing w:val="3"/>
          <w:sz w:val="28"/>
          <w:szCs w:val="28"/>
          <w:lang w:val="kk-KZ"/>
        </w:rPr>
        <w:t xml:space="preserve">ұнтақтау кезінде қандай өнім </w:t>
      </w:r>
      <w:r w:rsidRPr="00AF38F0">
        <w:rPr>
          <w:sz w:val="28"/>
          <w:szCs w:val="28"/>
          <w:lang w:val="kk-KZ"/>
        </w:rPr>
        <w:t xml:space="preserve"> алады?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8. Тегістеу өнімдері ірілігі бойынша келесі топтарға бөлінеді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9.</w:t>
      </w:r>
      <w:r w:rsidRPr="00AF38F0">
        <w:rPr>
          <w:sz w:val="28"/>
          <w:szCs w:val="28"/>
          <w:lang w:val="kk-KZ"/>
        </w:rPr>
        <w:t xml:space="preserve"> Ұнның ылғалдылығы келесі мөлшерден аспауы керек: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10. Ұндағы </w:t>
      </w:r>
      <w:r w:rsidRPr="00AF38F0">
        <w:rPr>
          <w:sz w:val="28"/>
          <w:szCs w:val="28"/>
          <w:lang w:val="kk-KZ"/>
        </w:rPr>
        <w:t>металломагниттік қоспалар  келесі мөлшерден  аспау керек: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11.</w:t>
      </w:r>
      <w:r w:rsidRPr="00AF38F0">
        <w:rPr>
          <w:sz w:val="28"/>
          <w:szCs w:val="28"/>
          <w:lang w:val="kk-KZ"/>
        </w:rPr>
        <w:t>Ұнның сапасы анықталады: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12.</w:t>
      </w:r>
      <w:r w:rsidRPr="00AF38F0">
        <w:rPr>
          <w:sz w:val="28"/>
          <w:szCs w:val="28"/>
          <w:lang w:val="kk-KZ"/>
        </w:rPr>
        <w:t xml:space="preserve"> </w:t>
      </w:r>
      <w:r w:rsidRPr="00AF38F0">
        <w:rPr>
          <w:spacing w:val="3"/>
          <w:sz w:val="28"/>
          <w:szCs w:val="28"/>
          <w:lang w:val="kk-KZ"/>
        </w:rPr>
        <w:t>Металломагниттік қоспалар құрамы миллиграммен ... көрсетіледі.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13.</w:t>
      </w:r>
      <w:r w:rsidRPr="00AF38F0">
        <w:rPr>
          <w:sz w:val="28"/>
          <w:szCs w:val="28"/>
          <w:lang w:val="kk-KZ"/>
        </w:rPr>
        <w:t>Зертханалық әдіпен анықтайды: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14.</w:t>
      </w:r>
      <w:r w:rsidRPr="00AF38F0">
        <w:rPr>
          <w:sz w:val="28"/>
          <w:szCs w:val="28"/>
          <w:lang w:val="kk-KZ"/>
        </w:rPr>
        <w:t xml:space="preserve"> Зертханалық әдіспен анықтамайды: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15.</w:t>
      </w:r>
      <w:r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 xml:space="preserve">Түсі, дәмі және иісі қандай әдіспен анықталады?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16.</w:t>
      </w:r>
      <w:r w:rsidRPr="00AF38F0">
        <w:rPr>
          <w:sz w:val="28"/>
          <w:szCs w:val="28"/>
          <w:lang w:val="kk-KZ"/>
        </w:rPr>
        <w:t xml:space="preserve"> Ұнның түсі нені көрсететді?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17.</w:t>
      </w:r>
      <w:r w:rsidRPr="00AF38F0">
        <w:rPr>
          <w:sz w:val="28"/>
          <w:szCs w:val="28"/>
          <w:lang w:val="kk-KZ"/>
        </w:rPr>
        <w:t xml:space="preserve"> Түсөлшегішпен өлшейді: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18.</w:t>
      </w:r>
      <w:r w:rsidRPr="00AF38F0">
        <w:rPr>
          <w:sz w:val="28"/>
          <w:szCs w:val="28"/>
          <w:lang w:val="kk-KZ"/>
        </w:rPr>
        <w:t xml:space="preserve"> Қандай қоспамен ұнда қышқыл дәм пайда болады?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19. </w:t>
      </w:r>
      <w:r w:rsidRPr="00AF38F0">
        <w:rPr>
          <w:sz w:val="28"/>
          <w:szCs w:val="28"/>
          <w:lang w:val="kk-KZ"/>
        </w:rPr>
        <w:t xml:space="preserve">Жусан қоспасы бар ұн мен жатып қалған ұнда қандай дәм пайда болады?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20. Ұнның </w:t>
      </w:r>
      <w:r w:rsidRPr="00AF38F0">
        <w:rPr>
          <w:sz w:val="28"/>
          <w:szCs w:val="28"/>
          <w:lang w:val="kk-KZ"/>
        </w:rPr>
        <w:t>иісі</w:t>
      </w:r>
      <w:r w:rsidRPr="00AF38F0">
        <w:rPr>
          <w:spacing w:val="3"/>
          <w:sz w:val="28"/>
          <w:szCs w:val="28"/>
          <w:lang w:val="kk-KZ"/>
        </w:rPr>
        <w:t xml:space="preserve"> неден кейін анықталады?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21.</w:t>
      </w:r>
      <w:r w:rsidRPr="00AF38F0">
        <w:rPr>
          <w:sz w:val="28"/>
          <w:szCs w:val="28"/>
          <w:lang w:val="kk-KZ"/>
        </w:rPr>
        <w:t xml:space="preserve"> Ұнның ылғалдығы қанша пайыздан аспауы тиіс?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color w:val="000000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22. Ұн ұнтақтау </w:t>
      </w:r>
      <w:r w:rsidRPr="00AF38F0">
        <w:rPr>
          <w:color w:val="000000"/>
          <w:sz w:val="28"/>
          <w:szCs w:val="28"/>
          <w:lang w:val="kk-KZ"/>
        </w:rPr>
        <w:t>ірілігі немен анықталады?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23. Ұнның қышқылдылығы жоғары болса, ол нені білдіреді?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24.</w:t>
      </w:r>
      <w:r w:rsidRPr="00AF38F0">
        <w:rPr>
          <w:sz w:val="28"/>
          <w:szCs w:val="28"/>
          <w:lang w:val="kk-KZ"/>
        </w:rPr>
        <w:t xml:space="preserve"> Ұнда клейковина көп болса...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25. Астық ұнтақталу  процессінің нәтижес</w:t>
      </w:r>
      <w:r w:rsidRPr="00AF38F0">
        <w:rPr>
          <w:sz w:val="28"/>
          <w:szCs w:val="28"/>
          <w:lang w:val="kk-KZ"/>
        </w:rPr>
        <w:t>і?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26. Ұн ассортиментінің қалыптасуына әсер етеді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27.</w:t>
      </w:r>
      <w:r w:rsidRPr="00AF38F0">
        <w:rPr>
          <w:sz w:val="28"/>
          <w:szCs w:val="28"/>
          <w:lang w:val="kk-KZ"/>
        </w:rPr>
        <w:t xml:space="preserve"> Астық культурасының түрлеріне байланысты ұнды қалай бөледі? 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28.</w:t>
      </w:r>
      <w:r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 xml:space="preserve">Ұнда ақаулардың пайда болу себептері: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29.</w:t>
      </w:r>
      <w:r w:rsidRPr="00AF38F0">
        <w:rPr>
          <w:sz w:val="28"/>
          <w:szCs w:val="28"/>
          <w:lang w:val="kk-KZ"/>
        </w:rPr>
        <w:t xml:space="preserve"> Ұнды қандай көлікпен тасымалдайды?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30.</w:t>
      </w:r>
      <w:r w:rsidRPr="00AF38F0">
        <w:rPr>
          <w:sz w:val="28"/>
          <w:szCs w:val="28"/>
          <w:lang w:val="kk-KZ"/>
        </w:rPr>
        <w:t xml:space="preserve"> Ұнды сақтау кезінде ауаның оптималды салыстырмалы ылғалдығы: 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</w:rPr>
        <w:t>31.</w:t>
      </w:r>
      <w:r w:rsidRPr="00AF38F0"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 xml:space="preserve">Жарма немесе ұн бар штабель биіктігі неге тәуелді?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32.</w:t>
      </w:r>
      <w:r w:rsidRPr="00AF38F0">
        <w:rPr>
          <w:sz w:val="28"/>
          <w:szCs w:val="28"/>
          <w:lang w:val="kk-KZ"/>
        </w:rPr>
        <w:t xml:space="preserve"> Жыл мезгіліне, түріне, сортына және сақтау шартына не тәуелді?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33.</w:t>
      </w:r>
      <w:r w:rsidRPr="00AF38F0">
        <w:rPr>
          <w:sz w:val="28"/>
          <w:szCs w:val="28"/>
          <w:lang w:val="kk-KZ"/>
        </w:rPr>
        <w:t xml:space="preserve"> Ұнды сақтау ұзақтығы неге тәуелді?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34. </w:t>
      </w:r>
      <w:r w:rsidRPr="00AF38F0">
        <w:rPr>
          <w:sz w:val="28"/>
          <w:szCs w:val="28"/>
          <w:lang w:val="kk-KZ"/>
        </w:rPr>
        <w:t xml:space="preserve">Бидай ұнының кепілдік сақтау мерзімі?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35.</w:t>
      </w:r>
      <w:r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>Қайсысы 12 ай сақталады?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36.</w:t>
      </w:r>
      <w:r w:rsidRPr="00AF38F0">
        <w:rPr>
          <w:sz w:val="28"/>
          <w:szCs w:val="28"/>
          <w:lang w:val="kk-KZ"/>
        </w:rPr>
        <w:t xml:space="preserve"> Тегістелген бидайдың, жүгері және сұлы жармасының максималды сақтау уақыты?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37.</w:t>
      </w:r>
      <w:r w:rsidRPr="00AF38F0">
        <w:rPr>
          <w:sz w:val="28"/>
          <w:szCs w:val="28"/>
          <w:lang w:val="kk-KZ"/>
        </w:rPr>
        <w:t xml:space="preserve"> Ұн бар қаптарды штабельде ненің үстінде құрайды?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</w:rPr>
        <w:t>38.</w:t>
      </w:r>
      <w:r w:rsidRPr="00AF38F0"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 xml:space="preserve">Штабельдерді неге байланысты жеке орналастырады?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39.</w:t>
      </w:r>
      <w:r>
        <w:rPr>
          <w:spacing w:val="3"/>
          <w:sz w:val="28"/>
          <w:szCs w:val="28"/>
          <w:lang w:val="kk-KZ"/>
        </w:rPr>
        <w:t xml:space="preserve"> </w:t>
      </w:r>
      <w:r w:rsidRPr="00AF38F0">
        <w:rPr>
          <w:sz w:val="28"/>
          <w:szCs w:val="28"/>
          <w:lang w:val="kk-KZ"/>
        </w:rPr>
        <w:t>Бидай ұны қандай болады?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40.</w:t>
      </w:r>
      <w:r w:rsidRPr="00AF38F0">
        <w:rPr>
          <w:sz w:val="28"/>
          <w:szCs w:val="28"/>
          <w:lang w:val="kk-KZ"/>
        </w:rPr>
        <w:t xml:space="preserve"> Наубайханалық ұн қайсысына жатады?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41.</w:t>
      </w:r>
      <w:r w:rsidRPr="00AF38F0">
        <w:rPr>
          <w:sz w:val="28"/>
          <w:szCs w:val="28"/>
          <w:lang w:val="kk-KZ"/>
        </w:rPr>
        <w:t xml:space="preserve"> Қолмен ұстағанда бидай ұны қандай болады?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42.</w:t>
      </w:r>
      <w:r w:rsidRPr="00AF38F0">
        <w:rPr>
          <w:sz w:val="28"/>
          <w:szCs w:val="28"/>
          <w:lang w:val="kk-KZ"/>
        </w:rPr>
        <w:t xml:space="preserve"> Қолмен ұстағанда қандай </w:t>
      </w:r>
      <w:r w:rsidRPr="00AF38F0">
        <w:rPr>
          <w:spacing w:val="3"/>
          <w:sz w:val="28"/>
          <w:szCs w:val="28"/>
          <w:lang w:val="kk-KZ"/>
        </w:rPr>
        <w:t xml:space="preserve">ұн </w:t>
      </w:r>
      <w:r w:rsidRPr="00AF38F0">
        <w:rPr>
          <w:sz w:val="28"/>
          <w:szCs w:val="28"/>
          <w:lang w:val="kk-KZ"/>
        </w:rPr>
        <w:t xml:space="preserve">жұмсақ, </w:t>
      </w:r>
      <w:r w:rsidRPr="00AF38F0">
        <w:rPr>
          <w:spacing w:val="3"/>
          <w:sz w:val="28"/>
          <w:szCs w:val="28"/>
          <w:lang w:val="kk-KZ"/>
        </w:rPr>
        <w:t xml:space="preserve">жұқа ұнтақталған </w:t>
      </w:r>
      <w:r w:rsidRPr="00AF38F0">
        <w:rPr>
          <w:sz w:val="28"/>
          <w:szCs w:val="28"/>
          <w:lang w:val="kk-KZ"/>
        </w:rPr>
        <w:t xml:space="preserve">болады?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43.</w:t>
      </w:r>
      <w:r w:rsidRPr="00AF38F0">
        <w:rPr>
          <w:sz w:val="28"/>
          <w:szCs w:val="28"/>
          <w:lang w:val="kk-KZ"/>
        </w:rPr>
        <w:t xml:space="preserve"> Ұнды сақтау үшін қолайлы температура?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44.</w:t>
      </w:r>
      <w:r w:rsidRPr="00AF38F0">
        <w:rPr>
          <w:sz w:val="28"/>
          <w:szCs w:val="28"/>
          <w:lang w:val="kk-KZ"/>
        </w:rPr>
        <w:t xml:space="preserve"> Бидай ұнында стандарттар нормалайды?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pacing w:val="3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45. Ұнның сақталуына кері әсер етеді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46.</w:t>
      </w:r>
      <w:r w:rsidRPr="00AF38F0">
        <w:rPr>
          <w:sz w:val="28"/>
          <w:szCs w:val="28"/>
          <w:lang w:val="kk-KZ"/>
        </w:rPr>
        <w:t xml:space="preserve"> Ұндағы металломагниттік қоспалар мөлшері ... көп болмауы тиіс.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47.</w:t>
      </w:r>
      <w:r w:rsidRPr="00AF38F0">
        <w:rPr>
          <w:sz w:val="28"/>
          <w:szCs w:val="28"/>
          <w:lang w:val="kk-KZ"/>
        </w:rPr>
        <w:t xml:space="preserve"> Ұнның зиянкестермен залалдануы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48.</w:t>
      </w:r>
      <w:r w:rsidRPr="00AF38F0">
        <w:rPr>
          <w:sz w:val="28"/>
          <w:szCs w:val="28"/>
          <w:lang w:val="kk-KZ"/>
        </w:rPr>
        <w:t xml:space="preserve"> Минералдық заттардың құрамы процентпен берілуі бұл ...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color w:val="000000"/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49. </w:t>
      </w:r>
      <w:r w:rsidRPr="00AF38F0">
        <w:rPr>
          <w:color w:val="000000"/>
          <w:sz w:val="28"/>
          <w:szCs w:val="28"/>
          <w:lang w:val="kk-KZ"/>
        </w:rPr>
        <w:t>Күлділігі аспауы тиіс?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50. </w:t>
      </w:r>
      <w:r w:rsidRPr="00AF38F0">
        <w:rPr>
          <w:sz w:val="28"/>
          <w:szCs w:val="28"/>
          <w:lang w:val="kk-KZ"/>
        </w:rPr>
        <w:t xml:space="preserve">Ұнның түсі неге тәуелді?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51.</w:t>
      </w:r>
      <w:r w:rsidRPr="00AF38F0">
        <w:rPr>
          <w:sz w:val="28"/>
          <w:szCs w:val="28"/>
          <w:lang w:val="kk-KZ"/>
        </w:rPr>
        <w:t>Ұнның түрі мен сортына  тәуелді: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52.</w:t>
      </w:r>
      <w:r w:rsidRPr="00AF38F0">
        <w:rPr>
          <w:sz w:val="28"/>
          <w:szCs w:val="28"/>
          <w:lang w:val="kk-KZ"/>
        </w:rPr>
        <w:t xml:space="preserve"> Жоғарғы сортты ұн әдетте ...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53.</w:t>
      </w:r>
      <w:r w:rsidRPr="00AF38F0">
        <w:rPr>
          <w:sz w:val="28"/>
          <w:szCs w:val="28"/>
          <w:lang w:val="kk-KZ"/>
        </w:rPr>
        <w:t xml:space="preserve"> Төменгі сортты ұн әдетте ...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54. </w:t>
      </w:r>
      <w:r w:rsidRPr="00AF38F0">
        <w:rPr>
          <w:sz w:val="28"/>
          <w:szCs w:val="28"/>
          <w:lang w:val="kk-KZ"/>
        </w:rPr>
        <w:t xml:space="preserve">Ұнға қауырсынды бөлшектер көп түссе, онда ... көп болады.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55. Ұнтақтау</w:t>
      </w:r>
      <w:r w:rsidRPr="00AF38F0">
        <w:rPr>
          <w:sz w:val="28"/>
          <w:szCs w:val="28"/>
          <w:lang w:val="kk-KZ"/>
        </w:rPr>
        <w:t xml:space="preserve"> ірілігі астықты ұсақтау дәрежесін сипаттайды және неге әсер етеді?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56. </w:t>
      </w:r>
      <w:r w:rsidRPr="00AF38F0">
        <w:rPr>
          <w:sz w:val="28"/>
          <w:szCs w:val="28"/>
          <w:lang w:val="kk-KZ"/>
        </w:rPr>
        <w:t>Залалданған ұн?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57. </w:t>
      </w:r>
      <w:r w:rsidRPr="00AF38F0">
        <w:rPr>
          <w:sz w:val="28"/>
          <w:szCs w:val="28"/>
          <w:lang w:val="kk-KZ"/>
        </w:rPr>
        <w:t>Сатуға болмайды?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58. </w:t>
      </w:r>
      <w:r w:rsidRPr="00AF38F0">
        <w:rPr>
          <w:sz w:val="28"/>
          <w:szCs w:val="28"/>
          <w:lang w:val="kk-KZ"/>
        </w:rPr>
        <w:t>Шикі клейковина саны мен сапасын тек ... анықтайды.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59.</w:t>
      </w:r>
      <w:r w:rsidRPr="00AF38F0">
        <w:rPr>
          <w:sz w:val="28"/>
          <w:szCs w:val="28"/>
          <w:lang w:val="kk-KZ"/>
        </w:rPr>
        <w:t xml:space="preserve"> Созылмалығына және эластикасына қарап анықтайды: 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60.</w:t>
      </w:r>
      <w:r w:rsidRPr="00AF38F0">
        <w:rPr>
          <w:sz w:val="28"/>
          <w:szCs w:val="28"/>
          <w:lang w:val="kk-KZ"/>
        </w:rPr>
        <w:t xml:space="preserve"> Ұнның сорты жоғары болса, ірілігі ... болады.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61.</w:t>
      </w:r>
      <w:r w:rsidRPr="00AF38F0">
        <w:rPr>
          <w:sz w:val="28"/>
          <w:szCs w:val="28"/>
          <w:lang w:val="kk-KZ"/>
        </w:rPr>
        <w:t xml:space="preserve"> Ұнның ірілігі аз болса?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62.</w:t>
      </w:r>
      <w:r w:rsidRPr="00AF38F0">
        <w:rPr>
          <w:sz w:val="28"/>
          <w:szCs w:val="28"/>
          <w:lang w:val="kk-KZ"/>
        </w:rPr>
        <w:t xml:space="preserve"> Қамыр жасау қабілеті бұл?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63.</w:t>
      </w:r>
      <w:r w:rsidRPr="00AF38F0">
        <w:rPr>
          <w:sz w:val="28"/>
          <w:szCs w:val="28"/>
          <w:lang w:val="kk-KZ"/>
        </w:rPr>
        <w:t>Ұнның күші бұл?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64.</w:t>
      </w:r>
      <w:r w:rsidRPr="00AF38F0">
        <w:rPr>
          <w:sz w:val="28"/>
          <w:szCs w:val="28"/>
          <w:lang w:val="kk-KZ"/>
        </w:rPr>
        <w:t xml:space="preserve"> Наубайханалық ұнды қайта өңдеу кезінде?</w:t>
      </w:r>
    </w:p>
    <w:p w:rsidR="0052190A" w:rsidRPr="00AF38F0" w:rsidRDefault="0052190A" w:rsidP="00C150AD">
      <w:pPr>
        <w:ind w:left="567"/>
        <w:jc w:val="both"/>
        <w:rPr>
          <w:sz w:val="28"/>
          <w:szCs w:val="28"/>
          <w:lang w:val="kk-KZ"/>
        </w:rPr>
      </w:pPr>
      <w:r w:rsidRPr="00AF38F0">
        <w:rPr>
          <w:sz w:val="28"/>
          <w:szCs w:val="28"/>
          <w:lang w:val="kk-KZ"/>
        </w:rPr>
        <w:t xml:space="preserve">65. Шикі клейковина құрамында құрғақ зат мөлшері?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66. </w:t>
      </w:r>
      <w:r w:rsidRPr="00AF38F0">
        <w:rPr>
          <w:sz w:val="28"/>
          <w:szCs w:val="28"/>
          <w:lang w:val="kk-KZ"/>
        </w:rPr>
        <w:t xml:space="preserve">Ұнның физико-химиялық  қасиеттері нені анықтайды? 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67. </w:t>
      </w:r>
      <w:r w:rsidRPr="00AF38F0">
        <w:rPr>
          <w:sz w:val="28"/>
          <w:szCs w:val="28"/>
          <w:lang w:val="kk-KZ"/>
        </w:rPr>
        <w:t xml:space="preserve">Ұнды өндірудегі негізгі шикізат? </w:t>
      </w:r>
    </w:p>
    <w:p w:rsidR="0052190A" w:rsidRPr="00AF38F0" w:rsidRDefault="0052190A" w:rsidP="00C150AD">
      <w:pPr>
        <w:ind w:left="567"/>
        <w:jc w:val="both"/>
        <w:rPr>
          <w:sz w:val="28"/>
          <w:szCs w:val="28"/>
          <w:lang w:val="kk-KZ"/>
        </w:rPr>
      </w:pPr>
      <w:r w:rsidRPr="00AF38F0">
        <w:rPr>
          <w:sz w:val="28"/>
          <w:szCs w:val="28"/>
          <w:lang w:val="kk-KZ"/>
        </w:rPr>
        <w:t xml:space="preserve">68. Наубайханалық қарабида ұны  қандай сорттан жинақталады? </w:t>
      </w:r>
    </w:p>
    <w:p w:rsidR="0052190A" w:rsidRPr="00AF38F0" w:rsidRDefault="0052190A" w:rsidP="00C150AD">
      <w:pPr>
        <w:ind w:left="567"/>
        <w:jc w:val="both"/>
        <w:rPr>
          <w:sz w:val="28"/>
          <w:szCs w:val="28"/>
          <w:lang w:val="kk-KZ"/>
        </w:rPr>
      </w:pPr>
      <w:r w:rsidRPr="00AF38F0">
        <w:rPr>
          <w:sz w:val="28"/>
          <w:szCs w:val="28"/>
          <w:lang w:val="kk-KZ"/>
        </w:rPr>
        <w:t xml:space="preserve">69. Ұнды қаптау үшін қандай ыдыстар қолданылады?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 xml:space="preserve">70. </w:t>
      </w:r>
      <w:r w:rsidRPr="00AF38F0">
        <w:rPr>
          <w:sz w:val="28"/>
          <w:szCs w:val="28"/>
          <w:lang w:val="kk-KZ"/>
        </w:rPr>
        <w:t>Таңба қай жерге қойылады?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71.</w:t>
      </w:r>
      <w:r w:rsidRPr="00AF38F0">
        <w:rPr>
          <w:sz w:val="28"/>
          <w:szCs w:val="28"/>
          <w:lang w:val="kk-KZ"/>
        </w:rPr>
        <w:t xml:space="preserve"> Көліктық ыдысқа манипуляциялық таңба қойылуы тиіс пе?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72.</w:t>
      </w:r>
      <w:r w:rsidRPr="00AF38F0">
        <w:rPr>
          <w:sz w:val="28"/>
          <w:szCs w:val="28"/>
          <w:lang w:val="kk-KZ"/>
        </w:rPr>
        <w:t xml:space="preserve"> Ұнның қандай сорттарында қауырсынды бөлшектер кездеседі?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73.</w:t>
      </w:r>
      <w:r w:rsidRPr="00AF38F0">
        <w:rPr>
          <w:sz w:val="28"/>
          <w:szCs w:val="28"/>
          <w:lang w:val="kk-KZ"/>
        </w:rPr>
        <w:t xml:space="preserve"> Ұнның құрамындағы минералдық қоспалардың болуын немен анықтайды?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74.</w:t>
      </w:r>
      <w:r w:rsidRPr="00AF38F0">
        <w:rPr>
          <w:sz w:val="28"/>
          <w:szCs w:val="28"/>
          <w:lang w:val="kk-KZ"/>
        </w:rPr>
        <w:t xml:space="preserve"> Ұнның құрамында минералдық қоспалардың болуын шайнаумен анықтайды, бұл кезде не сезілмеуі тиіс? </w:t>
      </w:r>
    </w:p>
    <w:p w:rsidR="0052190A" w:rsidRPr="00AF38F0" w:rsidRDefault="0052190A" w:rsidP="00C150AD">
      <w:pPr>
        <w:shd w:val="clear" w:color="auto" w:fill="FFFFFF"/>
        <w:ind w:left="567"/>
        <w:jc w:val="both"/>
        <w:rPr>
          <w:sz w:val="28"/>
          <w:szCs w:val="28"/>
          <w:lang w:val="kk-KZ"/>
        </w:rPr>
      </w:pPr>
      <w:r w:rsidRPr="00AF38F0">
        <w:rPr>
          <w:spacing w:val="3"/>
          <w:sz w:val="28"/>
          <w:szCs w:val="28"/>
          <w:lang w:val="kk-KZ"/>
        </w:rPr>
        <w:t>75.</w:t>
      </w:r>
      <w:r w:rsidRPr="00AF38F0">
        <w:rPr>
          <w:sz w:val="28"/>
          <w:szCs w:val="28"/>
          <w:lang w:val="kk-KZ"/>
        </w:rPr>
        <w:t xml:space="preserve"> Шикі клейковина  ылғалдылығы?</w:t>
      </w:r>
    </w:p>
    <w:p w:rsidR="0052190A" w:rsidRPr="00AF38F0" w:rsidRDefault="0052190A" w:rsidP="00D43510">
      <w:pPr>
        <w:ind w:firstLine="540"/>
        <w:jc w:val="both"/>
        <w:rPr>
          <w:sz w:val="28"/>
          <w:szCs w:val="28"/>
          <w:lang w:val="kk-KZ"/>
        </w:rPr>
      </w:pPr>
    </w:p>
    <w:sectPr w:rsidR="0052190A" w:rsidRPr="00AF38F0" w:rsidSect="00CD6F8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6F85"/>
    <w:rsid w:val="00147B2A"/>
    <w:rsid w:val="0015221A"/>
    <w:rsid w:val="002C7889"/>
    <w:rsid w:val="002D11E6"/>
    <w:rsid w:val="003340AC"/>
    <w:rsid w:val="005079B7"/>
    <w:rsid w:val="0052190A"/>
    <w:rsid w:val="005241D9"/>
    <w:rsid w:val="00524F42"/>
    <w:rsid w:val="0056135B"/>
    <w:rsid w:val="005C3BAE"/>
    <w:rsid w:val="006F1BAA"/>
    <w:rsid w:val="007315C3"/>
    <w:rsid w:val="00753B9F"/>
    <w:rsid w:val="007F6AEF"/>
    <w:rsid w:val="00872413"/>
    <w:rsid w:val="00981DA9"/>
    <w:rsid w:val="00A21EFD"/>
    <w:rsid w:val="00A56328"/>
    <w:rsid w:val="00A91A45"/>
    <w:rsid w:val="00A956F8"/>
    <w:rsid w:val="00AA2E44"/>
    <w:rsid w:val="00AF38F0"/>
    <w:rsid w:val="00C150AD"/>
    <w:rsid w:val="00CD6F85"/>
    <w:rsid w:val="00D43510"/>
    <w:rsid w:val="00DF224B"/>
    <w:rsid w:val="00E8280E"/>
    <w:rsid w:val="00E97C5E"/>
    <w:rsid w:val="00FF3997"/>
    <w:rsid w:val="00FF4C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56F8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C150AD"/>
    <w:pPr>
      <w:widowControl w:val="0"/>
      <w:suppressAutoHyphens/>
    </w:pPr>
    <w:rPr>
      <w:rFonts w:ascii="Calibri" w:hAnsi="Calibri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31</TotalTime>
  <Pages>2</Pages>
  <Words>551</Words>
  <Characters>3145</Characters>
  <Application>Microsoft Office Outlook</Application>
  <DocSecurity>0</DocSecurity>
  <Lines>0</Lines>
  <Paragraphs>0</Paragraphs>
  <ScaleCrop>false</ScaleCrop>
  <Company>kgu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Ural</cp:lastModifiedBy>
  <cp:revision>6</cp:revision>
  <cp:lastPrinted>2012-03-29T07:33:00Z</cp:lastPrinted>
  <dcterms:created xsi:type="dcterms:W3CDTF">2018-02-08T18:25:00Z</dcterms:created>
  <dcterms:modified xsi:type="dcterms:W3CDTF">2018-10-18T07:13:00Z</dcterms:modified>
</cp:coreProperties>
</file>